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639DE" w14:textId="77777777" w:rsidR="00AB7F1A" w:rsidRDefault="00AB7F1A" w:rsidP="00AB7F1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RUSSELL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7066CAF1" w14:textId="77777777" w:rsidR="00AB7F1A" w:rsidRDefault="00AB7F1A" w:rsidP="00AB7F1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Burwell, </w:t>
      </w:r>
      <w:proofErr w:type="spellStart"/>
      <w:r>
        <w:rPr>
          <w:rStyle w:val="s1"/>
        </w:rPr>
        <w:t>Cambridgeshire</w:t>
      </w:r>
      <w:proofErr w:type="spellEnd"/>
      <w:r>
        <w:rPr>
          <w:rStyle w:val="s1"/>
        </w:rPr>
        <w:t>.</w:t>
      </w:r>
    </w:p>
    <w:p w14:paraId="328482D4" w14:textId="77777777" w:rsidR="00AB7F1A" w:rsidRDefault="00AB7F1A" w:rsidP="00AB7F1A">
      <w:pPr>
        <w:pStyle w:val="NoSpacing"/>
        <w:tabs>
          <w:tab w:val="left" w:pos="720"/>
        </w:tabs>
        <w:rPr>
          <w:rStyle w:val="s1"/>
        </w:rPr>
      </w:pPr>
    </w:p>
    <w:p w14:paraId="209BBB7C" w14:textId="77777777" w:rsidR="00AB7F1A" w:rsidRDefault="00AB7F1A" w:rsidP="00AB7F1A">
      <w:pPr>
        <w:pStyle w:val="NoSpacing"/>
        <w:tabs>
          <w:tab w:val="left" w:pos="720"/>
        </w:tabs>
        <w:rPr>
          <w:rStyle w:val="s1"/>
        </w:rPr>
      </w:pPr>
    </w:p>
    <w:p w14:paraId="11744DEE" w14:textId="77777777" w:rsidR="00AB7F1A" w:rsidRDefault="00AB7F1A" w:rsidP="00AB7F1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35DE5AAF" w14:textId="77777777" w:rsidR="00AB7F1A" w:rsidRDefault="00AB7F1A" w:rsidP="00AB7F1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12)</w:t>
      </w:r>
    </w:p>
    <w:p w14:paraId="2E49C065" w14:textId="77777777" w:rsidR="00AB7F1A" w:rsidRDefault="00AB7F1A" w:rsidP="00AB7F1A">
      <w:pPr>
        <w:pStyle w:val="NoSpacing"/>
        <w:tabs>
          <w:tab w:val="left" w:pos="720"/>
        </w:tabs>
        <w:rPr>
          <w:rStyle w:val="s1"/>
        </w:rPr>
      </w:pPr>
    </w:p>
    <w:p w14:paraId="5E66ADD8" w14:textId="77777777" w:rsidR="00AB7F1A" w:rsidRDefault="00AB7F1A" w:rsidP="00AB7F1A">
      <w:pPr>
        <w:pStyle w:val="NoSpacing"/>
        <w:tabs>
          <w:tab w:val="left" w:pos="720"/>
        </w:tabs>
        <w:rPr>
          <w:rStyle w:val="s1"/>
        </w:rPr>
      </w:pPr>
    </w:p>
    <w:p w14:paraId="2428186E" w14:textId="77777777" w:rsidR="00AB7F1A" w:rsidRDefault="00AB7F1A" w:rsidP="00AB7F1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8 March 2021</w:t>
      </w:r>
    </w:p>
    <w:p w14:paraId="65B897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EEE88" w14:textId="77777777" w:rsidR="00AB7F1A" w:rsidRDefault="00AB7F1A" w:rsidP="009139A6">
      <w:r>
        <w:separator/>
      </w:r>
    </w:p>
  </w:endnote>
  <w:endnote w:type="continuationSeparator" w:id="0">
    <w:p w14:paraId="56E6038C" w14:textId="77777777" w:rsidR="00AB7F1A" w:rsidRDefault="00AB7F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AD9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664A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D1E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7B154" w14:textId="77777777" w:rsidR="00AB7F1A" w:rsidRDefault="00AB7F1A" w:rsidP="009139A6">
      <w:r>
        <w:separator/>
      </w:r>
    </w:p>
  </w:footnote>
  <w:footnote w:type="continuationSeparator" w:id="0">
    <w:p w14:paraId="204DFDDE" w14:textId="77777777" w:rsidR="00AB7F1A" w:rsidRDefault="00AB7F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870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86E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495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F1A"/>
    <w:rsid w:val="000666E0"/>
    <w:rsid w:val="002510B7"/>
    <w:rsid w:val="005C130B"/>
    <w:rsid w:val="00826F5C"/>
    <w:rsid w:val="009139A6"/>
    <w:rsid w:val="009448BB"/>
    <w:rsid w:val="00A3176C"/>
    <w:rsid w:val="00AB7F1A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92DE6"/>
  <w15:chartTrackingRefBased/>
  <w15:docId w15:val="{B4250499-E1B5-4C9A-B365-5E8327C9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B7F1A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AB7F1A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2021-04-03T18:44:00Z</dcterms:created>
  <dcterms:modified xsi:type="dcterms:W3CDTF">2021-04-03T18:44:00Z</dcterms:modified>
</cp:coreProperties>
</file>